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40DCA" w14:textId="77777777" w:rsidR="00C245CC" w:rsidRDefault="00C245CC" w:rsidP="005A37D9">
      <w:pPr>
        <w:pStyle w:val="Tittel"/>
      </w:pPr>
    </w:p>
    <w:p w14:paraId="5A752D4F" w14:textId="3865C4AD" w:rsidR="005F2CD5" w:rsidRPr="005F2CD5" w:rsidRDefault="00841470" w:rsidP="005F2CD5">
      <w:pPr>
        <w:pStyle w:val="Tittel"/>
      </w:pPr>
      <w:sdt>
        <w:sdtPr>
          <w:tag w:val="UnofficialTitle"/>
          <w:id w:val="10005"/>
          <w:placeholder>
            <w:docPart w:val="77517356BC304A9B85F36124DFAE659D"/>
          </w:placeholder>
          <w:dataBinding w:prefixMappings="xmlns:gbs='http://www.software-innovation.no/growBusinessDocument'" w:xpath="/gbs:GrowBusinessDocument/gbs:UnofficialTitle[@gbs:key='10005']" w:storeItemID="{0AEF17C4-72E6-496C-B41E-2FC597D493BD}"/>
          <w:text/>
        </w:sdtPr>
        <w:sdtContent>
          <w:r w:rsidRPr="00841470">
            <w:t>Samsvarserklæring linjerydding</w:t>
          </w:r>
        </w:sdtContent>
      </w:sdt>
    </w:p>
    <w:p w14:paraId="2B863AD4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</w:p>
    <w:p w14:paraId="578BA4F1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 xml:space="preserve">Det er utført linjerydding på linje nr./mast nr./ </w:t>
      </w:r>
      <w:proofErr w:type="gramStart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trafokrets:_</w:t>
      </w:r>
      <w:proofErr w:type="gramEnd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_________________________</w:t>
      </w:r>
    </w:p>
    <w:p w14:paraId="234387CC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</w:p>
    <w:p w14:paraId="70BD5334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  <w:proofErr w:type="gramStart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Kommune:_</w:t>
      </w:r>
      <w:proofErr w:type="gramEnd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______________________________________________________</w:t>
      </w:r>
    </w:p>
    <w:p w14:paraId="2A2DF7A4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</w:p>
    <w:p w14:paraId="40820AE5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  <w:proofErr w:type="gramStart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Spenning:_</w:t>
      </w:r>
      <w:proofErr w:type="gramEnd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_______________________________________________________</w:t>
      </w:r>
    </w:p>
    <w:p w14:paraId="09092DCE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</w:p>
    <w:p w14:paraId="402EE3AB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</w:p>
    <w:p w14:paraId="61E0FAED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 xml:space="preserve">Linjeryddingen er utført i henhold til </w:t>
      </w:r>
      <w:hyperlink r:id="rId11" w:history="1">
        <w:r w:rsidRPr="00841470">
          <w:rPr>
            <w:rStyle w:val="Hyperkobling"/>
            <w:rFonts w:asciiTheme="minorHAnsi" w:eastAsiaTheme="minorEastAsia" w:hAnsiTheme="minorHAnsi" w:cstheme="minorBidi"/>
            <w:sz w:val="20"/>
            <w:szCs w:val="24"/>
          </w:rPr>
          <w:t>FEF</w:t>
        </w:r>
      </w:hyperlink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 xml:space="preserve"> §7.4 og §6.4 tabell 6.2.</w:t>
      </w:r>
    </w:p>
    <w:p w14:paraId="0F072DD8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  <w:proofErr w:type="gramStart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REN blad</w:t>
      </w:r>
      <w:proofErr w:type="gramEnd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 xml:space="preserve"> 2024 og FSE §12 og §17.</w:t>
      </w:r>
    </w:p>
    <w:p w14:paraId="21765F7C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</w:p>
    <w:p w14:paraId="5539CB5F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Linjeryddingen er utført av:</w:t>
      </w:r>
    </w:p>
    <w:p w14:paraId="253BE59D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</w:p>
    <w:p w14:paraId="05E4734F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  <w:proofErr w:type="gramStart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Navn:_</w:t>
      </w:r>
      <w:proofErr w:type="gramEnd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_________________________________________________________</w:t>
      </w:r>
    </w:p>
    <w:p w14:paraId="282844D0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</w:p>
    <w:p w14:paraId="2BE4B25C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  <w:proofErr w:type="gramStart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Firma:_</w:t>
      </w:r>
      <w:proofErr w:type="gramEnd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_________________________________________________________</w:t>
      </w:r>
    </w:p>
    <w:p w14:paraId="7F9B423E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</w:p>
    <w:p w14:paraId="02494807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  <w:proofErr w:type="gramStart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Dato:_</w:t>
      </w:r>
      <w:proofErr w:type="gramEnd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__________________________________________________________</w:t>
      </w:r>
    </w:p>
    <w:p w14:paraId="505CDFA0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</w:p>
    <w:p w14:paraId="15FBE7FA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</w:p>
    <w:p w14:paraId="7BFF2D0C" w14:textId="647759BF" w:rsid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Melding om utført linjerydding mottatt av</w:t>
      </w:r>
      <w:r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:</w:t>
      </w:r>
    </w:p>
    <w:p w14:paraId="229E0785" w14:textId="77777777" w:rsid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</w:p>
    <w:p w14:paraId="54F7A852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</w:p>
    <w:p w14:paraId="0A8E4A51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  <w:proofErr w:type="gramStart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Navn:_</w:t>
      </w:r>
      <w:proofErr w:type="gramEnd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_________________________________________________________</w:t>
      </w:r>
    </w:p>
    <w:p w14:paraId="64DBC35C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</w:p>
    <w:p w14:paraId="70BA80F5" w14:textId="77777777" w:rsidR="00841470" w:rsidRPr="00841470" w:rsidRDefault="00841470" w:rsidP="00841470">
      <w:pPr>
        <w:overflowPunct/>
        <w:autoSpaceDE/>
        <w:autoSpaceDN/>
        <w:adjustRightInd/>
        <w:spacing w:after="160" w:line="278" w:lineRule="auto"/>
        <w:jc w:val="center"/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</w:pPr>
      <w:proofErr w:type="gramStart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Dato:_</w:t>
      </w:r>
      <w:proofErr w:type="gramEnd"/>
      <w:r w:rsidRPr="00841470">
        <w:rPr>
          <w:rFonts w:asciiTheme="minorHAnsi" w:eastAsiaTheme="minorEastAsia" w:hAnsiTheme="minorHAnsi" w:cstheme="minorBidi"/>
          <w:color w:val="54565A" w:themeColor="text2"/>
          <w:sz w:val="20"/>
          <w:szCs w:val="24"/>
        </w:rPr>
        <w:t>___________________________________________________________</w:t>
      </w:r>
    </w:p>
    <w:p w14:paraId="01A6DD55" w14:textId="77777777" w:rsidR="005F2CD5" w:rsidRPr="005F2CD5" w:rsidRDefault="005F2CD5" w:rsidP="005F2CD5"/>
    <w:p w14:paraId="02A6A4FA" w14:textId="77777777" w:rsidR="005F2CD5" w:rsidRPr="006D7D38" w:rsidRDefault="006D7D38" w:rsidP="005A37D9">
      <w:r>
        <w:t xml:space="preserve"> </w:t>
      </w:r>
    </w:p>
    <w:p w14:paraId="6E375E56" w14:textId="77777777" w:rsidR="005F2CD5" w:rsidRPr="006D7D38" w:rsidRDefault="005F2CD5" w:rsidP="005A37D9"/>
    <w:sectPr w:rsidR="005F2CD5" w:rsidRPr="006D7D38" w:rsidSect="005A37D9">
      <w:headerReference w:type="default" r:id="rId12"/>
      <w:footerReference w:type="default" r:id="rId13"/>
      <w:pgSz w:w="11906" w:h="16838"/>
      <w:pgMar w:top="1417" w:right="1417" w:bottom="1417" w:left="1417" w:header="102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15EEB" w14:textId="77777777" w:rsidR="001050CA" w:rsidRDefault="001050CA" w:rsidP="00132DBA">
      <w:r>
        <w:separator/>
      </w:r>
    </w:p>
  </w:endnote>
  <w:endnote w:type="continuationSeparator" w:id="0">
    <w:p w14:paraId="5596C41A" w14:textId="77777777" w:rsidR="001050CA" w:rsidRDefault="001050CA" w:rsidP="0013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3C3B9" w14:textId="6F392837" w:rsidR="00A85D02" w:rsidRDefault="00B22764" w:rsidP="00A85D02">
    <w:pPr>
      <w:pStyle w:val="Topptekstogbunnktekst"/>
    </w:pP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7EC8AA62" wp14:editId="61C60617">
              <wp:simplePos x="0" y="0"/>
              <wp:positionH relativeFrom="column">
                <wp:posOffset>950</wp:posOffset>
              </wp:positionH>
              <wp:positionV relativeFrom="paragraph">
                <wp:posOffset>202565</wp:posOffset>
              </wp:positionV>
              <wp:extent cx="1744717" cy="321087"/>
              <wp:effectExtent l="0" t="0" r="0" b="3175"/>
              <wp:wrapNone/>
              <wp:docPr id="343848397" name="Tekstbok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4717" cy="32108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3CE656B" w14:textId="0C36A703" w:rsidR="00B22764" w:rsidRPr="00B22764" w:rsidRDefault="00B22764">
                          <w:pPr>
                            <w:rPr>
                              <w:i/>
                              <w:iCs/>
                              <w:color w:val="66BEBD" w:themeColor="accent3"/>
                              <w:sz w:val="14"/>
                              <w:szCs w:val="14"/>
                            </w:rPr>
                          </w:pPr>
                          <w:r w:rsidRPr="00B22764">
                            <w:rPr>
                              <w:i/>
                              <w:iCs/>
                              <w:color w:val="66BEBD" w:themeColor="accent3"/>
                              <w:sz w:val="14"/>
                              <w:szCs w:val="14"/>
                            </w:rPr>
                            <w:t>www.</w:t>
                          </w:r>
                          <w:r w:rsidR="00724D26">
                            <w:rPr>
                              <w:i/>
                              <w:iCs/>
                              <w:color w:val="66BEBD" w:themeColor="accent3"/>
                              <w:sz w:val="14"/>
                              <w:szCs w:val="14"/>
                            </w:rPr>
                            <w:t>e</w:t>
                          </w:r>
                          <w:r w:rsidRPr="00B22764">
                            <w:rPr>
                              <w:i/>
                              <w:iCs/>
                              <w:color w:val="66BEBD" w:themeColor="accent3"/>
                              <w:sz w:val="14"/>
                              <w:szCs w:val="14"/>
                            </w:rPr>
                            <w:t>nida.no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C8AA6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left:0;text-align:left;margin-left:.05pt;margin-top:15.95pt;width:137.4pt;height:25.3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" filled="f" stroked="f" strokeweight=".5pt">
              <v:textbox>
                <w:txbxContent>
                  <w:p w14:paraId="13CE656B" w14:textId="0C36A703" w:rsidR="00B22764" w:rsidRPr="00B22764" w:rsidRDefault="00B22764">
                    <w:pPr>
                      <w:rPr>
                        <w:i/>
                        <w:iCs/>
                        <w:color w:val="66BEBD" w:themeColor="accent3"/>
                        <w:sz w:val="14"/>
                        <w:szCs w:val="14"/>
                      </w:rPr>
                    </w:pPr>
                    <w:r w:rsidRPr="00B22764">
                      <w:rPr>
                        <w:i/>
                        <w:iCs/>
                        <w:color w:val="66BEBD" w:themeColor="accent3"/>
                        <w:sz w:val="14"/>
                        <w:szCs w:val="14"/>
                      </w:rPr>
                      <w:t>www.</w:t>
                    </w:r>
                    <w:r w:rsidR="00724D26">
                      <w:rPr>
                        <w:i/>
                        <w:iCs/>
                        <w:color w:val="66BEBD" w:themeColor="accent3"/>
                        <w:sz w:val="14"/>
                        <w:szCs w:val="14"/>
                      </w:rPr>
                      <w:t>e</w:t>
                    </w:r>
                    <w:r w:rsidRPr="00B22764">
                      <w:rPr>
                        <w:i/>
                        <w:iCs/>
                        <w:color w:val="66BEBD" w:themeColor="accent3"/>
                        <w:sz w:val="14"/>
                        <w:szCs w:val="14"/>
                      </w:rPr>
                      <w:t>nida.no</w:t>
                    </w:r>
                  </w:p>
                </w:txbxContent>
              </v:textbox>
            </v:shape>
          </w:pict>
        </mc:Fallback>
      </mc:AlternateContent>
    </w:r>
    <w:r w:rsidR="00A85D02">
      <w:rPr>
        <w:noProof/>
      </w:rPr>
      <mc:AlternateContent>
        <mc:Choice Requires="wps">
          <w:drawing>
            <wp:anchor distT="45720" distB="45720" distL="114300" distR="114300" simplePos="0" relativeHeight="251675648" behindDoc="0" locked="0" layoutInCell="1" allowOverlap="1" wp14:anchorId="3B3CB187" wp14:editId="0B09A909">
              <wp:simplePos x="0" y="0"/>
              <wp:positionH relativeFrom="column">
                <wp:posOffset>2686685</wp:posOffset>
              </wp:positionH>
              <wp:positionV relativeFrom="paragraph">
                <wp:posOffset>187325</wp:posOffset>
              </wp:positionV>
              <wp:extent cx="3429000" cy="228600"/>
              <wp:effectExtent l="0" t="0" r="0" b="0"/>
              <wp:wrapSquare wrapText="bothSides"/>
              <wp:docPr id="1525266777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0" cy="228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C622F9" w14:textId="6E16DD4B" w:rsidR="00A85D02" w:rsidRDefault="00A85D02" w:rsidP="00A85D02">
                          <w:pPr>
                            <w:pStyle w:val="Topptekstogbunnkteks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3CB187" id="_x0000_s1027" type="#_x0000_t202" style="position:absolute;left:0;text-align:left;margin-left:211.55pt;margin-top:14.75pt;width:270pt;height:18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" filled="f" stroked="f">
              <v:textbox>
                <w:txbxContent>
                  <w:p w14:paraId="34C622F9" w14:textId="6E16DD4B" w:rsidR="00A85D02" w:rsidRDefault="00A85D02" w:rsidP="00A85D02">
                    <w:pPr>
                      <w:pStyle w:val="Topptekstogbunnktekst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A85D02">
      <w:rPr>
        <w:noProof/>
      </w:rPr>
      <mc:AlternateContent>
        <mc:Choice Requires="wps">
          <w:drawing>
            <wp:anchor distT="45720" distB="45720" distL="114300" distR="114300" simplePos="0" relativeHeight="251676672" behindDoc="0" locked="0" layoutInCell="1" allowOverlap="1" wp14:anchorId="44CDFA4F" wp14:editId="41CB6D62">
              <wp:simplePos x="0" y="0"/>
              <wp:positionH relativeFrom="column">
                <wp:posOffset>2686685</wp:posOffset>
              </wp:positionH>
              <wp:positionV relativeFrom="paragraph">
                <wp:posOffset>394335</wp:posOffset>
              </wp:positionV>
              <wp:extent cx="3429000" cy="228600"/>
              <wp:effectExtent l="0" t="0" r="0" b="0"/>
              <wp:wrapSquare wrapText="bothSides"/>
              <wp:docPr id="987043781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0" cy="228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E3121E7" w14:textId="77777777" w:rsidR="00A85D02" w:rsidRDefault="00A85D02" w:rsidP="00A85D02">
                          <w:pPr>
                            <w:pStyle w:val="Topptekstogbunnktekst"/>
                          </w:pPr>
                          <w:r>
                            <w:t xml:space="preserve">Side 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CDFA4F" id="_x0000_s1028" type="#_x0000_t202" style="position:absolute;left:0;text-align:left;margin-left:211.55pt;margin-top:31.05pt;width:270pt;height:18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" filled="f" stroked="f">
              <v:textbox>
                <w:txbxContent>
                  <w:p w14:paraId="3E3121E7" w14:textId="77777777" w:rsidR="00A85D02" w:rsidRDefault="00A85D02" w:rsidP="00A85D02">
                    <w:pPr>
                      <w:pStyle w:val="Topptekstogbunnktekst"/>
                    </w:pPr>
                    <w:r>
                      <w:t xml:space="preserve">Side </w:t>
                    </w: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26C020F" w14:textId="6906FC41" w:rsidR="00A85D02" w:rsidRDefault="00A85D02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01F09FEE" wp14:editId="4C084A0A">
              <wp:simplePos x="0" y="0"/>
              <wp:positionH relativeFrom="column">
                <wp:posOffset>67158</wp:posOffset>
              </wp:positionH>
              <wp:positionV relativeFrom="page">
                <wp:posOffset>10237075</wp:posOffset>
              </wp:positionV>
              <wp:extent cx="5971956" cy="24898"/>
              <wp:effectExtent l="0" t="0" r="29210" b="32385"/>
              <wp:wrapNone/>
              <wp:docPr id="1775341512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71956" cy="24898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533E14" id="Rett linje 2" o:spid="_x0000_s1026" style="position:absolute;flip:y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5.3pt,806.05pt" to="475.55pt,8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" strokecolor="#009691 [3204]" strokeweight=".5pt">
              <v:stroke joinstyle="miter"/>
              <w10:wrap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76016" w14:textId="77777777" w:rsidR="001050CA" w:rsidRDefault="001050CA" w:rsidP="00132DBA">
      <w:r>
        <w:separator/>
      </w:r>
    </w:p>
  </w:footnote>
  <w:footnote w:type="continuationSeparator" w:id="0">
    <w:p w14:paraId="435C222B" w14:textId="77777777" w:rsidR="001050CA" w:rsidRDefault="001050CA" w:rsidP="00132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CA85A" w14:textId="4852B58A" w:rsidR="00132DBA" w:rsidRDefault="00A85D02" w:rsidP="006D7D38">
    <w:pPr>
      <w:pStyle w:val="Topptekstogbunnkteks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75D45AD3" wp14:editId="48CF9E03">
          <wp:simplePos x="0" y="0"/>
          <wp:positionH relativeFrom="column">
            <wp:posOffset>13439</wp:posOffset>
          </wp:positionH>
          <wp:positionV relativeFrom="paragraph">
            <wp:posOffset>-335280</wp:posOffset>
          </wp:positionV>
          <wp:extent cx="550097" cy="436418"/>
          <wp:effectExtent l="0" t="0" r="2540" b="1905"/>
          <wp:wrapNone/>
          <wp:docPr id="108454816" name="Bilde 1" descr="Et bilde som inneholder Grafikk, Font, grafisk design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454816" name="Bilde 1" descr="Et bilde som inneholder Grafikk, Font, grafisk design, logo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097" cy="4364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F3504C" w14:textId="3669DC6C" w:rsidR="00132DBA" w:rsidRDefault="00132DB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A7FB8"/>
    <w:multiLevelType w:val="hybridMultilevel"/>
    <w:tmpl w:val="653AE2A6"/>
    <w:lvl w:ilvl="0" w:tplc="041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16A03"/>
    <w:multiLevelType w:val="hybridMultilevel"/>
    <w:tmpl w:val="778C9C08"/>
    <w:lvl w:ilvl="0" w:tplc="041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5FF878C9"/>
    <w:multiLevelType w:val="hybridMultilevel"/>
    <w:tmpl w:val="3F52A19A"/>
    <w:lvl w:ilvl="0" w:tplc="041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7F193AFF"/>
    <w:multiLevelType w:val="hybridMultilevel"/>
    <w:tmpl w:val="03EA8764"/>
    <w:lvl w:ilvl="0" w:tplc="041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208810074">
    <w:abstractNumId w:val="0"/>
  </w:num>
  <w:num w:numId="2" w16cid:durableId="38765195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82072827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00940625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3CC"/>
    <w:rsid w:val="000D1BB4"/>
    <w:rsid w:val="001050CA"/>
    <w:rsid w:val="00132DBA"/>
    <w:rsid w:val="002C5DE0"/>
    <w:rsid w:val="00465034"/>
    <w:rsid w:val="00533DE7"/>
    <w:rsid w:val="005A37D9"/>
    <w:rsid w:val="005F2CD5"/>
    <w:rsid w:val="006D7D38"/>
    <w:rsid w:val="00724D26"/>
    <w:rsid w:val="00841470"/>
    <w:rsid w:val="008475F6"/>
    <w:rsid w:val="00A85D02"/>
    <w:rsid w:val="00B22764"/>
    <w:rsid w:val="00B23FBB"/>
    <w:rsid w:val="00B651C3"/>
    <w:rsid w:val="00BC4CEB"/>
    <w:rsid w:val="00C12322"/>
    <w:rsid w:val="00C245CC"/>
    <w:rsid w:val="00CC6EEF"/>
    <w:rsid w:val="00CD29B8"/>
    <w:rsid w:val="00D003CC"/>
    <w:rsid w:val="00DD2742"/>
    <w:rsid w:val="00EB2A06"/>
    <w:rsid w:val="00EF77E5"/>
    <w:rsid w:val="00F6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FEC1A"/>
  <w15:chartTrackingRefBased/>
  <w15:docId w15:val="{11645465-78D8-4B96-8456-FBB4597C6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4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rsid w:val="005A37D9"/>
    <w:pPr>
      <w:keepNext/>
      <w:keepLines/>
      <w:overflowPunct/>
      <w:autoSpaceDE/>
      <w:autoSpaceDN/>
      <w:adjustRightInd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09691" w:themeColor="accent1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rsid w:val="005A37D9"/>
    <w:pPr>
      <w:keepNext/>
      <w:keepLines/>
      <w:overflowPunct/>
      <w:autoSpaceDE/>
      <w:autoSpaceDN/>
      <w:adjustRightInd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09691" w:themeColor="accent1"/>
      <w:sz w:val="32"/>
      <w:szCs w:val="32"/>
    </w:rPr>
  </w:style>
  <w:style w:type="paragraph" w:styleId="Overskrift3">
    <w:name w:val="heading 3"/>
    <w:aliases w:val="Overskrift"/>
    <w:basedOn w:val="Normal"/>
    <w:next w:val="Normal"/>
    <w:link w:val="Overskrift3Tegn"/>
    <w:uiPriority w:val="9"/>
    <w:unhideWhenUsed/>
    <w:qFormat/>
    <w:rsid w:val="005A37D9"/>
    <w:pPr>
      <w:keepNext/>
      <w:keepLines/>
      <w:overflowPunct/>
      <w:autoSpaceDE/>
      <w:autoSpaceDN/>
      <w:adjustRightInd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09691" w:themeColor="accent1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A37D9"/>
    <w:pPr>
      <w:keepNext/>
      <w:keepLines/>
      <w:overflowPunct/>
      <w:autoSpaceDE/>
      <w:autoSpaceDN/>
      <w:adjustRightInd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0706C" w:themeColor="accent1" w:themeShade="BF"/>
      <w:sz w:val="20"/>
      <w:szCs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A37D9"/>
    <w:pPr>
      <w:keepNext/>
      <w:keepLines/>
      <w:overflowPunct/>
      <w:autoSpaceDE/>
      <w:autoSpaceDN/>
      <w:adjustRightInd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0706C" w:themeColor="accent1" w:themeShade="BF"/>
      <w:sz w:val="20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A37D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A37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A37D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A37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A37D9"/>
    <w:rPr>
      <w:rFonts w:asciiTheme="majorHAnsi" w:eastAsiaTheme="majorEastAsia" w:hAnsiTheme="majorHAnsi" w:cstheme="majorBidi"/>
      <w:color w:val="009691" w:themeColor="accent1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A37D9"/>
    <w:rPr>
      <w:rFonts w:asciiTheme="majorHAnsi" w:eastAsiaTheme="majorEastAsia" w:hAnsiTheme="majorHAnsi" w:cstheme="majorBidi"/>
      <w:color w:val="009691" w:themeColor="accent1"/>
      <w:sz w:val="32"/>
      <w:szCs w:val="32"/>
    </w:rPr>
  </w:style>
  <w:style w:type="character" w:customStyle="1" w:styleId="Overskrift3Tegn">
    <w:name w:val="Overskrift 3 Tegn"/>
    <w:aliases w:val="Overskrift Tegn"/>
    <w:basedOn w:val="Standardskriftforavsnitt"/>
    <w:link w:val="Overskrift3"/>
    <w:uiPriority w:val="9"/>
    <w:rsid w:val="005A37D9"/>
    <w:rPr>
      <w:rFonts w:eastAsiaTheme="majorEastAsia" w:cstheme="majorBidi"/>
      <w:color w:val="009691" w:themeColor="accent1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A37D9"/>
    <w:rPr>
      <w:rFonts w:eastAsiaTheme="majorEastAsia" w:cstheme="majorBidi"/>
      <w:i/>
      <w:iCs/>
      <w:color w:val="00706C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A37D9"/>
    <w:rPr>
      <w:rFonts w:eastAsiaTheme="majorEastAsia" w:cstheme="majorBidi"/>
      <w:color w:val="00706C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A37D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A37D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A37D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A37D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A37D9"/>
    <w:pPr>
      <w:overflowPunct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b/>
      <w:color w:val="54565A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A37D9"/>
    <w:rPr>
      <w:rFonts w:asciiTheme="majorHAnsi" w:eastAsiaTheme="majorEastAsia" w:hAnsiTheme="majorHAnsi" w:cstheme="majorBidi"/>
      <w:b/>
      <w:color w:val="54565A" w:themeColor="text2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A37D9"/>
    <w:pPr>
      <w:numPr>
        <w:ilvl w:val="1"/>
      </w:numPr>
      <w:overflowPunct/>
      <w:autoSpaceDE/>
      <w:autoSpaceDN/>
      <w:adjustRightInd/>
      <w:spacing w:after="160" w:line="278" w:lineRule="auto"/>
    </w:pPr>
    <w:rPr>
      <w:rFonts w:asciiTheme="minorHAnsi" w:eastAsiaTheme="majorEastAsia" w:hAnsiTheme="minorHAnsi" w:cstheme="majorBidi"/>
      <w:color w:val="54565A" w:themeColor="text2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A37D9"/>
    <w:rPr>
      <w:rFonts w:eastAsiaTheme="majorEastAsia" w:cstheme="majorBidi"/>
      <w:color w:val="54565A" w:themeColor="text2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A37D9"/>
    <w:pPr>
      <w:overflowPunct/>
      <w:autoSpaceDE/>
      <w:autoSpaceDN/>
      <w:adjustRightInd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0"/>
      <w:szCs w:val="24"/>
    </w:rPr>
  </w:style>
  <w:style w:type="character" w:customStyle="1" w:styleId="SitatTegn">
    <w:name w:val="Sitat Tegn"/>
    <w:basedOn w:val="Standardskriftforavsnitt"/>
    <w:link w:val="Sitat"/>
    <w:uiPriority w:val="29"/>
    <w:rsid w:val="005A37D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12322"/>
    <w:pPr>
      <w:overflowPunct/>
      <w:autoSpaceDE/>
      <w:autoSpaceDN/>
      <w:adjustRightInd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color w:val="54565A" w:themeColor="text2"/>
      <w:sz w:val="20"/>
      <w:szCs w:val="24"/>
    </w:rPr>
  </w:style>
  <w:style w:type="character" w:styleId="Sterkutheving">
    <w:name w:val="Intense Emphasis"/>
    <w:basedOn w:val="Standardskriftforavsnitt"/>
    <w:uiPriority w:val="21"/>
    <w:qFormat/>
    <w:rsid w:val="005A37D9"/>
    <w:rPr>
      <w:i/>
      <w:iCs/>
      <w:color w:val="009691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A37D9"/>
    <w:pPr>
      <w:pBdr>
        <w:top w:val="single" w:sz="4" w:space="10" w:color="00706C" w:themeColor="accent1" w:themeShade="BF"/>
        <w:bottom w:val="single" w:sz="4" w:space="10" w:color="00706C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09691" w:themeColor="accent1"/>
      <w:sz w:val="20"/>
      <w:szCs w:val="24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A37D9"/>
    <w:rPr>
      <w:i/>
      <w:iCs/>
      <w:color w:val="009691" w:themeColor="accent1"/>
    </w:rPr>
  </w:style>
  <w:style w:type="character" w:styleId="Sterkreferanse">
    <w:name w:val="Intense Reference"/>
    <w:basedOn w:val="Standardskriftforavsnitt"/>
    <w:uiPriority w:val="32"/>
    <w:qFormat/>
    <w:rsid w:val="005A37D9"/>
    <w:rPr>
      <w:b/>
      <w:bCs/>
      <w:smallCaps/>
      <w:color w:val="009691" w:themeColor="accen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132DBA"/>
    <w:pPr>
      <w:tabs>
        <w:tab w:val="center" w:pos="4536"/>
        <w:tab w:val="right" w:pos="9072"/>
      </w:tabs>
      <w:overflowPunct/>
      <w:autoSpaceDE/>
      <w:autoSpaceDN/>
      <w:adjustRightInd/>
    </w:pPr>
    <w:rPr>
      <w:rFonts w:asciiTheme="minorHAnsi" w:eastAsiaTheme="minorEastAsia" w:hAnsiTheme="minorHAnsi" w:cstheme="minorBidi"/>
      <w:color w:val="54565A" w:themeColor="text2"/>
      <w:sz w:val="20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132DBA"/>
  </w:style>
  <w:style w:type="paragraph" w:styleId="Bunntekst">
    <w:name w:val="footer"/>
    <w:basedOn w:val="Normal"/>
    <w:link w:val="BunntekstTegn"/>
    <w:uiPriority w:val="99"/>
    <w:unhideWhenUsed/>
    <w:rsid w:val="00132DBA"/>
    <w:pPr>
      <w:tabs>
        <w:tab w:val="center" w:pos="4536"/>
        <w:tab w:val="right" w:pos="9072"/>
      </w:tabs>
      <w:overflowPunct/>
      <w:autoSpaceDE/>
      <w:autoSpaceDN/>
      <w:adjustRightInd/>
    </w:pPr>
    <w:rPr>
      <w:rFonts w:asciiTheme="minorHAnsi" w:eastAsiaTheme="minorEastAsia" w:hAnsiTheme="minorHAnsi" w:cstheme="minorBidi"/>
      <w:color w:val="54565A" w:themeColor="text2"/>
      <w:sz w:val="20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132DBA"/>
  </w:style>
  <w:style w:type="character" w:styleId="Plassholdertekst">
    <w:name w:val="Placeholder Text"/>
    <w:basedOn w:val="Standardskriftforavsnitt"/>
    <w:uiPriority w:val="99"/>
    <w:semiHidden/>
    <w:rsid w:val="00EF77E5"/>
    <w:rPr>
      <w:color w:val="666666"/>
    </w:rPr>
  </w:style>
  <w:style w:type="paragraph" w:customStyle="1" w:styleId="Topptekstogbunnktekst">
    <w:name w:val="Topptekst og bunnktekst"/>
    <w:basedOn w:val="Normal"/>
    <w:link w:val="TopptekstogbunnktekstTegn"/>
    <w:rsid w:val="006D7D38"/>
    <w:pPr>
      <w:overflowPunct/>
      <w:autoSpaceDE/>
      <w:autoSpaceDN/>
      <w:adjustRightInd/>
      <w:spacing w:after="160" w:line="278" w:lineRule="auto"/>
      <w:jc w:val="right"/>
    </w:pPr>
    <w:rPr>
      <w:rFonts w:asciiTheme="minorHAnsi" w:eastAsiaTheme="minorEastAsia" w:hAnsiTheme="minorHAnsi" w:cstheme="minorBidi"/>
      <w:i/>
      <w:color w:val="66BEBD" w:themeColor="accent3"/>
      <w:sz w:val="14"/>
      <w:szCs w:val="24"/>
    </w:rPr>
  </w:style>
  <w:style w:type="character" w:customStyle="1" w:styleId="TopptekstogbunnktekstTegn">
    <w:name w:val="Topptekst og bunnktekst Tegn"/>
    <w:basedOn w:val="Standardskriftforavsnitt"/>
    <w:link w:val="Topptekstogbunnktekst"/>
    <w:rsid w:val="006D7D38"/>
    <w:rPr>
      <w:i/>
      <w:color w:val="66BEBD" w:themeColor="accent3"/>
      <w:sz w:val="14"/>
    </w:rPr>
  </w:style>
  <w:style w:type="paragraph" w:styleId="Ingenmellomrom">
    <w:name w:val="No Spacing"/>
    <w:uiPriority w:val="1"/>
    <w:qFormat/>
    <w:rsid w:val="005A37D9"/>
    <w:pPr>
      <w:spacing w:after="0" w:line="240" w:lineRule="auto"/>
    </w:pPr>
    <w:rPr>
      <w:color w:val="54565A" w:themeColor="text2"/>
    </w:rPr>
  </w:style>
  <w:style w:type="character" w:styleId="Sterk">
    <w:name w:val="Strong"/>
    <w:basedOn w:val="Standardskriftforavsnitt"/>
    <w:uiPriority w:val="22"/>
    <w:qFormat/>
    <w:rsid w:val="005A37D9"/>
    <w:rPr>
      <w:b/>
      <w:bCs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5A37D9"/>
    <w:pPr>
      <w:spacing w:after="200"/>
    </w:pPr>
    <w:rPr>
      <w:i/>
      <w:iCs/>
      <w:sz w:val="18"/>
      <w:szCs w:val="18"/>
    </w:rPr>
  </w:style>
  <w:style w:type="character" w:styleId="Utheving">
    <w:name w:val="Emphasis"/>
    <w:basedOn w:val="Standardskriftforavsnitt"/>
    <w:uiPriority w:val="20"/>
    <w:qFormat/>
    <w:rsid w:val="005A37D9"/>
    <w:rPr>
      <w:i/>
      <w:iCs/>
    </w:rPr>
  </w:style>
  <w:style w:type="character" w:styleId="Svakutheving">
    <w:name w:val="Subtle Emphasis"/>
    <w:basedOn w:val="Standardskriftforavsnitt"/>
    <w:uiPriority w:val="19"/>
    <w:qFormat/>
    <w:rsid w:val="005A37D9"/>
    <w:rPr>
      <w:i/>
      <w:iCs/>
      <w:color w:val="54565A" w:themeColor="text2"/>
    </w:rPr>
  </w:style>
  <w:style w:type="character" w:styleId="Svakreferanse">
    <w:name w:val="Subtle Reference"/>
    <w:basedOn w:val="Standardskriftforavsnitt"/>
    <w:uiPriority w:val="31"/>
    <w:qFormat/>
    <w:rsid w:val="005A37D9"/>
    <w:rPr>
      <w:smallCaps/>
      <w:color w:val="5A5A5A" w:themeColor="text1" w:themeTint="A5"/>
    </w:rPr>
  </w:style>
  <w:style w:type="character" w:styleId="Boktittel">
    <w:name w:val="Book Title"/>
    <w:basedOn w:val="Standardskriftforavsnitt"/>
    <w:uiPriority w:val="33"/>
    <w:qFormat/>
    <w:rsid w:val="005A37D9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5A37D9"/>
    <w:pPr>
      <w:spacing w:before="240" w:after="0"/>
      <w:outlineLvl w:val="9"/>
    </w:pPr>
    <w:rPr>
      <w:sz w:val="32"/>
      <w:szCs w:val="32"/>
    </w:rPr>
  </w:style>
  <w:style w:type="character" w:styleId="Hyperkobling">
    <w:name w:val="Hyperlink"/>
    <w:basedOn w:val="Standardskriftforavsnitt"/>
    <w:uiPriority w:val="99"/>
    <w:unhideWhenUsed/>
    <w:rsid w:val="00841470"/>
    <w:rPr>
      <w:color w:val="00969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8414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sb.no/Global/Publikasjoner/2006/Veiledning/veil_el_forsyningsanlegg.pdf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517356BC304A9B85F36124DFAE659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A420F30-0CD3-4D02-9D18-1E96335AF5DD}"/>
      </w:docPartPr>
      <w:docPartBody>
        <w:p w:rsidR="003E1504" w:rsidRDefault="003E1504" w:rsidP="003E1504">
          <w:pPr>
            <w:pStyle w:val="77517356BC304A9B85F36124DFAE659D"/>
          </w:pPr>
          <w:r>
            <w:t>Overskrift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282"/>
    <w:rsid w:val="003E1504"/>
    <w:rsid w:val="004C689C"/>
    <w:rsid w:val="007A1282"/>
    <w:rsid w:val="00B651C3"/>
    <w:rsid w:val="00BC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7A1282"/>
    <w:rPr>
      <w:color w:val="666666"/>
    </w:rPr>
  </w:style>
  <w:style w:type="paragraph" w:customStyle="1" w:styleId="77517356BC304A9B85F36124DFAE659D">
    <w:name w:val="77517356BC304A9B85F36124DFAE659D"/>
    <w:rsid w:val="003E1504"/>
  </w:style>
  <w:style w:type="paragraph" w:customStyle="1" w:styleId="A3E363F1E8E94AED80C6296AEC7BFCA3">
    <w:name w:val="A3E363F1E8E94AED80C6296AEC7BFCA3"/>
    <w:rsid w:val="007A1282"/>
  </w:style>
  <w:style w:type="paragraph" w:customStyle="1" w:styleId="266602DDC39F470081048B70A3DC134B">
    <w:name w:val="266602DDC39F470081048B70A3DC134B"/>
    <w:rsid w:val="003E15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Enida">
      <a:dk1>
        <a:sysClr val="windowText" lastClr="000000"/>
      </a:dk1>
      <a:lt1>
        <a:sysClr val="window" lastClr="FFFFFF"/>
      </a:lt1>
      <a:dk2>
        <a:srgbClr val="54565A"/>
      </a:dk2>
      <a:lt2>
        <a:srgbClr val="D9D6D8"/>
      </a:lt2>
      <a:accent1>
        <a:srgbClr val="009691"/>
      </a:accent1>
      <a:accent2>
        <a:srgbClr val="00A9A7"/>
      </a:accent2>
      <a:accent3>
        <a:srgbClr val="66BEBD"/>
      </a:accent3>
      <a:accent4>
        <a:srgbClr val="A5D4D4"/>
      </a:accent4>
      <a:accent5>
        <a:srgbClr val="D6EBE9"/>
      </a:accent5>
      <a:accent6>
        <a:srgbClr val="F5A800"/>
      </a:accent6>
      <a:hlink>
        <a:srgbClr val="009691"/>
      </a:hlink>
      <a:folHlink>
        <a:srgbClr val="66BEBD"/>
      </a:folHlink>
    </a:clrScheme>
    <a:fontScheme name="Dalane Energi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wInCatalog xmlns="44afef47-001e-467d-8b1a-881ded103c28">false</ShowInCatalog>
    <FormVersion xmlns="44afef47-001e-467d-8b1a-881ded103c28" xsi:nil="true"/>
    <FormLocale xmlns="44afef47-001e-467d-8b1a-881ded103c28" xsi:nil="true"/>
    <CustomContentTypeId xmlns="44afef47-001e-467d-8b1a-881ded103c28" xsi:nil="true"/>
    <FormCategory xmlns="44afef47-001e-467d-8b1a-881ded103c28" xsi:nil="true"/>
    <FormDescription xmlns="44afef47-001e-467d-8b1a-881ded103c28" xsi:nil="true"/>
    <FormName xmlns="44afef47-001e-467d-8b1a-881ded103c28" xsi:nil="true"/>
    <FormId xmlns="44afef47-001e-467d-8b1a-881ded103c2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nfoPath-skjemamal" ma:contentTypeID="0x010100F8EF98760CBA4A94994F13BA881038FA00A183F9CB026B354C9DBA37C5428329BB" ma:contentTypeVersion="0" ma:contentTypeDescription="En Microsoft InfoPath-skjemamal." ma:contentTypeScope="" ma:versionID="cbc9c38c2e0256622108966f45e9c738">
  <xsd:schema xmlns:xsd="http://www.w3.org/2001/XMLSchema" xmlns:xs="http://www.w3.org/2001/XMLSchema" xmlns:p="http://schemas.microsoft.com/office/2006/metadata/properties" xmlns:ns2="44afef47-001e-467d-8b1a-881ded103c28" targetNamespace="http://schemas.microsoft.com/office/2006/metadata/properties" ma:root="true" ma:fieldsID="8c70b3249c1e7d1a1f92a3d9812d4732" ns2:_="">
    <xsd:import namespace="44afef47-001e-467d-8b1a-881ded103c28"/>
    <xsd:element name="properties">
      <xsd:complexType>
        <xsd:sequence>
          <xsd:element name="documentManagement">
            <xsd:complexType>
              <xsd:all>
                <xsd:element ref="ns2:FormName" minOccurs="0"/>
                <xsd:element ref="ns2:FormCategory" minOccurs="0"/>
                <xsd:element ref="ns2:FormVersion" minOccurs="0"/>
                <xsd:element ref="ns2:FormId" minOccurs="0"/>
                <xsd:element ref="ns2:FormLocale" minOccurs="0"/>
                <xsd:element ref="ns2:FormDescription" minOccurs="0"/>
                <xsd:element ref="ns2:CustomContentTypeId" minOccurs="0"/>
                <xsd:element ref="ns2:ShowInCatalo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fef47-001e-467d-8b1a-881ded103c28" elementFormDefault="qualified">
    <xsd:import namespace="http://schemas.microsoft.com/office/2006/documentManagement/types"/>
    <xsd:import namespace="http://schemas.microsoft.com/office/infopath/2007/PartnerControls"/>
    <xsd:element name="FormName" ma:index="8" nillable="true" ma:displayName="Skjemanavn" ma:internalName="FormName">
      <xsd:simpleType>
        <xsd:restriction base="dms:Text"/>
      </xsd:simpleType>
    </xsd:element>
    <xsd:element name="FormCategory" ma:index="9" nillable="true" ma:displayName="Skjemakategori" ma:internalName="FormCategory">
      <xsd:simpleType>
        <xsd:restriction base="dms:Text"/>
      </xsd:simpleType>
    </xsd:element>
    <xsd:element name="FormVersion" ma:index="10" nillable="true" ma:displayName="Skjemaversjon" ma:internalName="FormVersion">
      <xsd:simpleType>
        <xsd:restriction base="dms:Text"/>
      </xsd:simpleType>
    </xsd:element>
    <xsd:element name="FormId" ma:index="11" nillable="true" ma:displayName="Skjema-ID" ma:internalName="FormId">
      <xsd:simpleType>
        <xsd:restriction base="dms:Text"/>
      </xsd:simpleType>
    </xsd:element>
    <xsd:element name="FormLocale" ma:index="12" nillable="true" ma:displayName="Nasjonal skjemainnstilling" ma:internalName="FormLocale">
      <xsd:simpleType>
        <xsd:restriction base="dms:Text"/>
      </xsd:simpleType>
    </xsd:element>
    <xsd:element name="FormDescription" ma:index="13" nillable="true" ma:displayName="Skjemabeskrivelse" ma:internalName="FormDescription">
      <xsd:simpleType>
        <xsd:restriction base="dms:Text"/>
      </xsd:simpleType>
    </xsd:element>
    <xsd:element name="CustomContentTypeId" ma:index="14" nillable="true" ma:displayName="Innholdstype-ID" ma:hidden="true" ma:internalName="CustomContentTypeId">
      <xsd:simpleType>
        <xsd:restriction base="dms:Text"/>
      </xsd:simpleType>
    </xsd:element>
    <xsd:element name="ShowInCatalog" ma:index="15" nillable="true" ma:displayName="Vis i katalog" ma:default="TRUE" ma:internalName="ShowInCatalog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83AB0-21F1-44ED-B711-D77518F617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DAD2A-31BE-4B01-95AB-8B0A902C45BD}">
  <ds:schemaRefs>
    <ds:schemaRef ds:uri="44afef47-001e-467d-8b1a-881ded103c28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6B6133A-2D89-4679-BCEA-A3AC351CCC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92818F-5ED1-4D02-9898-36B174B430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afef47-001e-467d-8b1a-881ded103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Word%20mal%20-%20Enida</Template>
  <TotalTime>3</TotalTime>
  <Pages>1</Pages>
  <Words>137</Words>
  <Characters>729</Characters>
  <Application>Microsoft Office Word</Application>
  <DocSecurity>4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Refsland</dc:creator>
  <cp:keywords/>
  <dc:description/>
  <cp:lastModifiedBy>Ida Lorentzen</cp:lastModifiedBy>
  <cp:revision>2</cp:revision>
  <cp:lastPrinted>2026-04-28T08:49:00Z</cp:lastPrinted>
  <dcterms:created xsi:type="dcterms:W3CDTF">2026-04-28T08:53:00Z</dcterms:created>
  <dcterms:modified xsi:type="dcterms:W3CDTF">2026-04-28T08:53:00Z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0x010100F8EF98760CBA4A94994F13BA881038FA00A183F9CB026B354C9DBA37C5428329BB</vt:lpwstr>
  </property>
  <property fmtid="{D5CDD505-2E9C-101B-9397-08002B2CF9AE}" pid="3" name="MediaServiceImageTags">
    <vt:lpwstr/>
  </property>
</Properties>
</file>